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B7" w:rsidRPr="00716482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3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18.12.2019 г. № 115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20 год и</w:t>
      </w:r>
    </w:p>
    <w:p w:rsidR="007618B7" w:rsidRDefault="007618B7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2021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2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5508" w:type="dxa"/>
        <w:jc w:val="center"/>
        <w:tblLayout w:type="fixed"/>
        <w:tblLook w:val="00A0"/>
      </w:tblPr>
      <w:tblGrid>
        <w:gridCol w:w="327"/>
        <w:gridCol w:w="3836"/>
        <w:gridCol w:w="938"/>
        <w:gridCol w:w="1222"/>
        <w:gridCol w:w="1303"/>
        <w:gridCol w:w="1276"/>
        <w:gridCol w:w="861"/>
        <w:gridCol w:w="1222"/>
        <w:gridCol w:w="1239"/>
        <w:gridCol w:w="870"/>
        <w:gridCol w:w="1222"/>
        <w:gridCol w:w="1192"/>
      </w:tblGrid>
      <w:tr w:rsidR="007618B7" w:rsidRPr="003E3BDE" w:rsidTr="00B42F7F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618B7" w:rsidRPr="003E3BDE" w:rsidTr="00B42F7F">
        <w:trPr>
          <w:trHeight w:val="97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7618B7" w:rsidRPr="00716482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18B7" w:rsidRPr="003E3BDE" w:rsidTr="00B42F7F">
        <w:trPr>
          <w:trHeight w:val="420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618B7" w:rsidRPr="003E3BDE" w:rsidTr="00B42F7F">
        <w:trPr>
          <w:trHeight w:val="261"/>
          <w:jc w:val="center"/>
        </w:trPr>
        <w:tc>
          <w:tcPr>
            <w:tcW w:w="4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8B7" w:rsidRPr="00B42F7F" w:rsidRDefault="007618B7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8B7" w:rsidRPr="00B42F7F" w:rsidRDefault="007618B7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2020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B42F7F" w:rsidRDefault="007618B7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2021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618B7" w:rsidRPr="00B42F7F" w:rsidRDefault="007618B7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2022 год</w:t>
            </w:r>
          </w:p>
        </w:tc>
      </w:tr>
      <w:tr w:rsidR="007618B7" w:rsidRPr="003E3BDE" w:rsidTr="00B42F7F">
        <w:trPr>
          <w:trHeight w:val="1320"/>
          <w:jc w:val="center"/>
        </w:trPr>
        <w:tc>
          <w:tcPr>
            <w:tcW w:w="4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B42F7F" w:rsidRDefault="007618B7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18B7" w:rsidRPr="00B42F7F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618B7" w:rsidRPr="00B42F7F" w:rsidRDefault="007618B7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7618B7" w:rsidRPr="003E3BDE" w:rsidTr="00B42F7F">
        <w:trPr>
          <w:trHeight w:val="495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7618B7" w:rsidRPr="003E3BDE" w:rsidTr="00B42F7F">
        <w:trPr>
          <w:trHeight w:val="547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8B7" w:rsidRPr="00716482" w:rsidRDefault="007618B7" w:rsidP="00716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Расходы на благоустройство парковой зоны по адресу Ростовская область, с.Алексеевка, ул.Ленина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1142,4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618B7" w:rsidRPr="00716482" w:rsidRDefault="007618B7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618B7" w:rsidRPr="003E3BDE" w:rsidTr="00B42F7F">
        <w:trPr>
          <w:trHeight w:val="636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18B7" w:rsidRPr="00716482" w:rsidRDefault="007618B7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1142,4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8B7" w:rsidRPr="00716482" w:rsidRDefault="007618B7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618B7" w:rsidRPr="00716482" w:rsidRDefault="007618B7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618B7" w:rsidRPr="003E3BDE" w:rsidTr="00B42F7F">
        <w:trPr>
          <w:trHeight w:val="312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8B7" w:rsidRPr="00716482" w:rsidRDefault="007618B7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8B7" w:rsidRPr="00716482" w:rsidRDefault="007618B7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7618B7" w:rsidRPr="00E01BFE" w:rsidRDefault="007618B7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7618B7" w:rsidRPr="00E01BFE" w:rsidRDefault="007618B7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Алексеевского сельского поселения                                                                              Н.И.Лофиченко</w:t>
      </w:r>
    </w:p>
    <w:sectPr w:rsidR="007618B7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B7" w:rsidRDefault="007618B7" w:rsidP="00716482">
      <w:pPr>
        <w:spacing w:after="0" w:line="240" w:lineRule="auto"/>
      </w:pPr>
      <w:r>
        <w:separator/>
      </w:r>
    </w:p>
  </w:endnote>
  <w:endnote w:type="continuationSeparator" w:id="1">
    <w:p w:rsidR="007618B7" w:rsidRDefault="007618B7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B7" w:rsidRDefault="007618B7" w:rsidP="00716482">
      <w:pPr>
        <w:spacing w:after="0" w:line="240" w:lineRule="auto"/>
      </w:pPr>
      <w:r>
        <w:separator/>
      </w:r>
    </w:p>
  </w:footnote>
  <w:footnote w:type="continuationSeparator" w:id="1">
    <w:p w:rsidR="007618B7" w:rsidRDefault="007618B7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1D56C4"/>
    <w:rsid w:val="00214D71"/>
    <w:rsid w:val="003736F8"/>
    <w:rsid w:val="003E3BDE"/>
    <w:rsid w:val="00404E48"/>
    <w:rsid w:val="00435474"/>
    <w:rsid w:val="004D13E2"/>
    <w:rsid w:val="0058098A"/>
    <w:rsid w:val="00596822"/>
    <w:rsid w:val="0061533D"/>
    <w:rsid w:val="00621561"/>
    <w:rsid w:val="00642CEE"/>
    <w:rsid w:val="00647BC7"/>
    <w:rsid w:val="00673B90"/>
    <w:rsid w:val="006A3FB2"/>
    <w:rsid w:val="006D74DC"/>
    <w:rsid w:val="0071194C"/>
    <w:rsid w:val="00716482"/>
    <w:rsid w:val="007328FC"/>
    <w:rsid w:val="007618B7"/>
    <w:rsid w:val="007D4361"/>
    <w:rsid w:val="007D6454"/>
    <w:rsid w:val="00834A2B"/>
    <w:rsid w:val="00846244"/>
    <w:rsid w:val="00872EC4"/>
    <w:rsid w:val="00883C45"/>
    <w:rsid w:val="008F5D10"/>
    <w:rsid w:val="00902F6E"/>
    <w:rsid w:val="00964A84"/>
    <w:rsid w:val="00986548"/>
    <w:rsid w:val="009E0D7A"/>
    <w:rsid w:val="009F2E90"/>
    <w:rsid w:val="009F7C95"/>
    <w:rsid w:val="00A107A1"/>
    <w:rsid w:val="00A2529E"/>
    <w:rsid w:val="00A3784F"/>
    <w:rsid w:val="00A743C5"/>
    <w:rsid w:val="00A968FF"/>
    <w:rsid w:val="00B01566"/>
    <w:rsid w:val="00B173C6"/>
    <w:rsid w:val="00B42F7F"/>
    <w:rsid w:val="00B924C9"/>
    <w:rsid w:val="00BA4706"/>
    <w:rsid w:val="00BC1FAD"/>
    <w:rsid w:val="00C800FD"/>
    <w:rsid w:val="00E01BFE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7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200</Words>
  <Characters>1141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23</cp:revision>
  <cp:lastPrinted>2020-06-25T06:56:00Z</cp:lastPrinted>
  <dcterms:created xsi:type="dcterms:W3CDTF">2018-01-25T11:32:00Z</dcterms:created>
  <dcterms:modified xsi:type="dcterms:W3CDTF">2020-06-25T06:56:00Z</dcterms:modified>
</cp:coreProperties>
</file>